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60D1C" w:rsidP="00560D1C" w:rsidRDefault="00B42C6C" w14:paraId="7EA291BB" w14:textId="77777777">
      <w:pPr>
        <w:pStyle w:val="Kop1"/>
        <w:rPr>
          <w:rFonts w:ascii="Verdana" w:hAnsi="Verdana"/>
          <w:sz w:val="22"/>
        </w:rPr>
      </w:pPr>
      <w:bookmarkStart w:name="_Toc428462535" w:id="0"/>
      <w:r>
        <w:rPr>
          <w:rFonts w:ascii="Verdana" w:hAnsi="Verdana"/>
          <w:sz w:val="22"/>
        </w:rPr>
        <w:t xml:space="preserve">  </w:t>
      </w:r>
      <w:r w:rsidR="00450C40">
        <w:rPr>
          <w:rFonts w:ascii="Verdana" w:hAnsi="Verdana"/>
          <w:sz w:val="22"/>
        </w:rPr>
        <w:t xml:space="preserve">  </w:t>
      </w:r>
    </w:p>
    <w:p w:rsidR="00560D1C" w:rsidP="00560D1C" w:rsidRDefault="00560D1C" w14:paraId="3DBD9C0F" w14:textId="77777777">
      <w:pPr>
        <w:pStyle w:val="Kop1"/>
        <w:rPr>
          <w:rFonts w:ascii="Verdana" w:hAnsi="Verdana"/>
          <w:sz w:val="22"/>
        </w:rPr>
      </w:pPr>
    </w:p>
    <w:p w:rsidRPr="0052198B" w:rsidR="00560D1C" w:rsidP="77A0233A" w:rsidRDefault="00E8393A" w14:paraId="2E18BF4C" w14:textId="4D4EEEDD">
      <w:pPr>
        <w:pStyle w:val="Kop1"/>
        <w:rPr>
          <w:rFonts w:ascii="Verdana" w:hAnsi="Verdana"/>
          <w:sz w:val="22"/>
          <w:szCs w:val="22"/>
        </w:rPr>
      </w:pPr>
      <w:r w:rsidRPr="100F8006" w:rsidR="00E8393A">
        <w:rPr>
          <w:rFonts w:ascii="Verdana" w:hAnsi="Verdana"/>
          <w:sz w:val="22"/>
          <w:szCs w:val="22"/>
        </w:rPr>
        <w:t xml:space="preserve">Bijlage </w:t>
      </w:r>
      <w:r w:rsidRPr="100F8006" w:rsidR="6D75A61A">
        <w:rPr>
          <w:rFonts w:ascii="Verdana" w:hAnsi="Verdana"/>
          <w:sz w:val="22"/>
          <w:szCs w:val="22"/>
        </w:rPr>
        <w:t>6</w:t>
      </w:r>
      <w:r w:rsidRPr="100F8006" w:rsidR="00E8393A">
        <w:rPr>
          <w:rFonts w:ascii="Verdana" w:hAnsi="Verdana"/>
          <w:sz w:val="22"/>
          <w:szCs w:val="22"/>
        </w:rPr>
        <w:t xml:space="preserve">            F</w:t>
      </w:r>
      <w:r w:rsidRPr="100F8006" w:rsidR="00560D1C">
        <w:rPr>
          <w:rFonts w:ascii="Verdana" w:hAnsi="Verdana"/>
          <w:sz w:val="22"/>
          <w:szCs w:val="22"/>
        </w:rPr>
        <w:t>ormat referentie</w:t>
      </w:r>
      <w:bookmarkEnd w:id="0"/>
    </w:p>
    <w:p w:rsidRPr="004E2B95" w:rsidR="00560D1C" w:rsidP="00560D1C" w:rsidRDefault="00560D1C" w14:paraId="066F83E8" w14:textId="77777777">
      <w:pPr>
        <w:rPr>
          <w:rFonts w:ascii="Verdana" w:hAnsi="Verdana"/>
          <w:sz w:val="20"/>
        </w:rPr>
      </w:pPr>
    </w:p>
    <w:p w:rsidRPr="004E2B95" w:rsidR="00DE6B75" w:rsidP="00560D1C" w:rsidRDefault="00DE6B75" w14:paraId="7F23FEB8" w14:textId="77777777">
      <w:pPr>
        <w:rPr>
          <w:rFonts w:ascii="Verdana" w:hAnsi="Verdana"/>
          <w:b/>
          <w:sz w:val="20"/>
        </w:rPr>
      </w:pPr>
    </w:p>
    <w:p w:rsidRPr="004E2B95" w:rsidR="00560D1C" w:rsidP="00560D1C" w:rsidRDefault="00560D1C" w14:paraId="22EFD5D4" w14:textId="77777777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Pr="004E2B95" w:rsidR="00560D1C" w:rsidTr="002B7B00" w14:paraId="41CA5802" w14:textId="77777777">
        <w:tc>
          <w:tcPr>
            <w:tcW w:w="4661" w:type="dxa"/>
          </w:tcPr>
          <w:p w:rsidRPr="004E2B95" w:rsidR="00560D1C" w:rsidP="002B7B00" w:rsidRDefault="00560D1C" w14:paraId="65EAD897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:rsidRPr="004E2B95" w:rsidR="00560D1C" w:rsidP="002B7B00" w:rsidRDefault="00560D1C" w14:paraId="7D8409FE" w14:textId="77777777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Pr="004E2B95" w:rsidR="00560D1C" w:rsidP="002B7B00" w:rsidRDefault="00560D1C" w14:paraId="4D80601D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:rsidRPr="004E2B95" w:rsidR="00DE6B75" w:rsidP="002B7B00" w:rsidRDefault="00DE6B75" w14:paraId="50F428B4" w14:textId="77777777">
            <w:pPr>
              <w:rPr>
                <w:rFonts w:ascii="Verdana" w:hAnsi="Verdana"/>
                <w:sz w:val="20"/>
              </w:rPr>
            </w:pPr>
          </w:p>
        </w:tc>
      </w:tr>
      <w:tr w:rsidRPr="004E2B95" w:rsidR="00560D1C" w:rsidTr="002B7B00" w14:paraId="31195A00" w14:textId="77777777">
        <w:tc>
          <w:tcPr>
            <w:tcW w:w="4661" w:type="dxa"/>
          </w:tcPr>
          <w:p w:rsidRPr="004E2B95" w:rsidR="00560D1C" w:rsidP="002B7B00" w:rsidRDefault="00634B11" w14:paraId="0A9F1DAC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Pr="004E2B95" w:rsidR="00560D1C">
              <w:rPr>
                <w:rFonts w:ascii="Verdana" w:hAnsi="Verdana"/>
                <w:sz w:val="20"/>
              </w:rPr>
              <w:t>:</w:t>
            </w:r>
          </w:p>
          <w:p w:rsidRPr="004E2B95" w:rsidR="00560D1C" w:rsidP="002B7B00" w:rsidRDefault="00560D1C" w14:paraId="1541F3E7" w14:textId="77777777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Pr="004E2B95" w:rsidR="00560D1C" w:rsidP="002B7B00" w:rsidRDefault="00560D1C" w14:paraId="1E36A309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Pr="004E2B95" w:rsidR="00560D1C" w:rsidTr="002B7B00" w14:paraId="68F5900A" w14:textId="77777777">
        <w:tc>
          <w:tcPr>
            <w:tcW w:w="4661" w:type="dxa"/>
          </w:tcPr>
          <w:p w:rsidRPr="004E2B95" w:rsidR="00560D1C" w:rsidP="002B7B00" w:rsidRDefault="000532C7" w14:paraId="349E81A6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Pr="004E2B95" w:rsidR="00560D1C">
              <w:rPr>
                <w:rFonts w:ascii="Verdana" w:hAnsi="Verdana"/>
                <w:sz w:val="20"/>
              </w:rPr>
              <w:t>:</w:t>
            </w:r>
          </w:p>
          <w:p w:rsidRPr="004E2B95" w:rsidR="00560D1C" w:rsidP="002B7B00" w:rsidRDefault="00560D1C" w14:paraId="3FE09A5E" w14:textId="77777777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Pr="004E2B95" w:rsidR="00560D1C" w:rsidP="002B7B00" w:rsidRDefault="000532C7" w14:paraId="268ED28E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:rsidRPr="004E2B95" w:rsidR="00560D1C" w:rsidP="002B7B00" w:rsidRDefault="00560D1C" w14:paraId="50305339" w14:textId="77777777">
            <w:pPr>
              <w:rPr>
                <w:rFonts w:ascii="Verdana" w:hAnsi="Verdana"/>
                <w:sz w:val="20"/>
              </w:rPr>
            </w:pPr>
          </w:p>
        </w:tc>
      </w:tr>
      <w:tr w:rsidRPr="004E2B95" w:rsidR="000532C7" w:rsidTr="002B7B00" w14:paraId="12452181" w14:textId="77777777">
        <w:tc>
          <w:tcPr>
            <w:tcW w:w="4661" w:type="dxa"/>
          </w:tcPr>
          <w:p w:rsidRPr="004E2B95" w:rsidR="000532C7" w:rsidP="002B7B00" w:rsidRDefault="000532C7" w14:paraId="2FA3C3C6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:rsidRPr="004E2B95" w:rsidR="000532C7" w:rsidP="002B7B00" w:rsidRDefault="000532C7" w14:paraId="389A4B3C" w14:textId="77777777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Pr="004E2B95" w:rsidR="00560D1C" w:rsidTr="002B7B00" w14:paraId="05D166BF" w14:textId="77777777">
        <w:tc>
          <w:tcPr>
            <w:tcW w:w="4661" w:type="dxa"/>
          </w:tcPr>
          <w:p w:rsidRPr="004E2B95" w:rsidR="00560D1C" w:rsidP="002B7B00" w:rsidRDefault="00560D1C" w14:paraId="01230A23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:rsidRPr="004E2B95" w:rsidR="00560D1C" w:rsidP="002B7B00" w:rsidRDefault="00560D1C" w14:paraId="3848A400" w14:textId="77777777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Pr="004E2B95" w:rsidR="00560D1C" w:rsidP="002B7B00" w:rsidRDefault="00560D1C" w14:paraId="55C8722F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Pr="004E2B95" w:rsidR="00560D1C" w:rsidTr="002B7B00" w14:paraId="17EEAA3A" w14:textId="77777777">
        <w:tc>
          <w:tcPr>
            <w:tcW w:w="4661" w:type="dxa"/>
          </w:tcPr>
          <w:p w:rsidRPr="004E2B95" w:rsidR="00560D1C" w:rsidP="002B7B00" w:rsidRDefault="00C46714" w14:paraId="4D5F4F8E" w14:textId="77777777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Pr="004E2B95" w:rsidR="00560D1C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Pr="004E2B95" w:rsidR="00560D1C">
              <w:rPr>
                <w:rFonts w:ascii="Verdana" w:hAnsi="Verdana"/>
                <w:sz w:val="20"/>
              </w:rPr>
              <w:t>verklaring:</w:t>
            </w:r>
          </w:p>
          <w:p w:rsidRPr="004E2B95" w:rsidR="00560D1C" w:rsidP="002B7B00" w:rsidRDefault="00560D1C" w14:paraId="5C7BCDD4" w14:textId="77777777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Pr="004E2B95" w:rsidR="00560D1C" w:rsidP="002B7B00" w:rsidRDefault="00560D1C" w14:paraId="149436A7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:rsidRPr="004E2B95" w:rsidR="00560D1C" w:rsidP="002B7B00" w:rsidRDefault="00560D1C" w14:paraId="15016915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:rsidRPr="004E2B95" w:rsidR="00560D1C" w:rsidP="002B7B00" w:rsidRDefault="00560D1C" w14:paraId="7228F7E2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:rsidRPr="004E2B95" w:rsidR="00560D1C" w:rsidP="002B7B00" w:rsidRDefault="00560D1C" w14:paraId="28BA8E37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Pr="004E2B95" w:rsidR="00E8393A" w:rsidTr="002B7B00" w14:paraId="4369A6F8" w14:textId="77777777">
        <w:tc>
          <w:tcPr>
            <w:tcW w:w="4661" w:type="dxa"/>
          </w:tcPr>
          <w:p w:rsidRPr="004E2B95" w:rsidR="00E8393A" w:rsidP="002B7B00" w:rsidRDefault="00634B11" w14:paraId="3A05292B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Pr="004E2B95" w:rsidR="00E8393A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:rsidRPr="004E2B95" w:rsidR="00E8393A" w:rsidP="002B7B00" w:rsidRDefault="00E8393A" w14:paraId="73093601" w14:textId="77777777">
            <w:pPr>
              <w:rPr>
                <w:rFonts w:ascii="Verdana" w:hAnsi="Verdana"/>
                <w:sz w:val="20"/>
              </w:rPr>
            </w:pPr>
          </w:p>
        </w:tc>
      </w:tr>
      <w:tr w:rsidRPr="004E2B95" w:rsidR="00560D1C" w:rsidTr="002B7B00" w14:paraId="7037D152" w14:textId="77777777">
        <w:tc>
          <w:tcPr>
            <w:tcW w:w="4661" w:type="dxa"/>
          </w:tcPr>
          <w:p w:rsidRPr="004E2B95" w:rsidR="00560D1C" w:rsidP="002B7B00" w:rsidRDefault="00560D1C" w14:paraId="4737536E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:rsidRPr="004E2B95" w:rsidR="00560D1C" w:rsidP="002B7B00" w:rsidRDefault="00560D1C" w14:paraId="30888CE9" w14:textId="77777777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Pr="004E2B95" w:rsidR="00560D1C" w:rsidP="002B7B00" w:rsidRDefault="00560D1C" w14:paraId="01929A58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Pr="004E2B95" w:rsidR="00560D1C" w:rsidTr="002B7B00" w14:paraId="241E4687" w14:textId="77777777">
        <w:tc>
          <w:tcPr>
            <w:tcW w:w="4661" w:type="dxa"/>
          </w:tcPr>
          <w:p w:rsidRPr="004E2B95" w:rsidR="00560D1C" w:rsidP="002B7B00" w:rsidRDefault="00560D1C" w14:paraId="28662F34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 xml:space="preserve">: </w:t>
            </w:r>
          </w:p>
        </w:tc>
        <w:tc>
          <w:tcPr>
            <w:tcW w:w="4661" w:type="dxa"/>
          </w:tcPr>
          <w:p w:rsidRPr="004E2B95" w:rsidR="00560D1C" w:rsidP="002B7B00" w:rsidRDefault="00560D1C" w14:paraId="732D9902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:rsidRPr="004E2B95" w:rsidR="00560D1C" w:rsidP="002B7B00" w:rsidRDefault="00560D1C" w14:paraId="3753C7A1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Zo ja, het percentage en de naam van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combinanten</w:t>
            </w:r>
            <w:proofErr w:type="spellEnd"/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Pr="004E2B95" w:rsidR="00560D1C" w:rsidTr="002B7B00" w14:paraId="01C8025A" w14:textId="77777777">
        <w:tc>
          <w:tcPr>
            <w:tcW w:w="4661" w:type="dxa"/>
          </w:tcPr>
          <w:p w:rsidRPr="004E2B95" w:rsidR="00560D1C" w:rsidP="002B7B00" w:rsidRDefault="00560D1C" w14:paraId="3884771E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:rsidRPr="004E2B95" w:rsidR="00560D1C" w:rsidP="002B7B00" w:rsidRDefault="00560D1C" w14:paraId="4CDA9E14" w14:textId="77777777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:rsidRPr="004E2B95" w:rsidR="00560D1C" w:rsidP="002B7B00" w:rsidRDefault="00560D1C" w14:paraId="79EF397B" w14:textId="77777777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Pr="004E2B95" w:rsidR="00634B11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:rsidRPr="004E2B95" w:rsidR="00560D1C" w:rsidP="002B7B00" w:rsidRDefault="00560D1C" w14:paraId="697D2A2D" w14:textId="77777777">
            <w:pPr>
              <w:rPr>
                <w:rFonts w:ascii="Verdana" w:hAnsi="Verdana"/>
                <w:sz w:val="20"/>
              </w:rPr>
            </w:pPr>
          </w:p>
        </w:tc>
      </w:tr>
      <w:tr w:rsidRPr="004E2B95" w:rsidR="000532C7" w:rsidTr="002B7B00" w14:paraId="7EE20238" w14:textId="77777777">
        <w:tc>
          <w:tcPr>
            <w:tcW w:w="4661" w:type="dxa"/>
          </w:tcPr>
          <w:p w:rsidRPr="004E2B95" w:rsidR="000532C7" w:rsidP="002B7B00" w:rsidRDefault="000532C7" w14:paraId="710EEFCA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De door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>(en)/ onderaannemer(s) uitgevoerde relevante werkzaamheden:</w:t>
            </w:r>
          </w:p>
        </w:tc>
        <w:tc>
          <w:tcPr>
            <w:tcW w:w="4661" w:type="dxa"/>
          </w:tcPr>
          <w:p w:rsidRPr="004E2B95" w:rsidR="000532C7" w:rsidP="002B7B00" w:rsidRDefault="000532C7" w14:paraId="651201F5" w14:textId="77777777">
            <w:pPr>
              <w:rPr>
                <w:rFonts w:ascii="Verdana" w:hAnsi="Verdana"/>
                <w:sz w:val="20"/>
              </w:rPr>
            </w:pPr>
          </w:p>
        </w:tc>
      </w:tr>
      <w:tr w:rsidRPr="004E2B95" w:rsidR="00560D1C" w:rsidTr="002B7B00" w14:paraId="7C8A97B6" w14:textId="77777777">
        <w:tc>
          <w:tcPr>
            <w:tcW w:w="4661" w:type="dxa"/>
          </w:tcPr>
          <w:p w:rsidRPr="004E2B95" w:rsidR="00560D1C" w:rsidP="002B7B00" w:rsidRDefault="00560D1C" w14:paraId="3F7C25F7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:rsidRPr="004E2B95" w:rsidR="00560D1C" w:rsidP="002B7B00" w:rsidRDefault="00560D1C" w14:paraId="18C945E1" w14:textId="77777777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:rsidRPr="004E2B95" w:rsidR="001E4CD9" w:rsidP="00560D1C" w:rsidRDefault="001E4CD9" w14:paraId="6BEB0C30" w14:textId="77777777">
      <w:pPr>
        <w:rPr>
          <w:rFonts w:ascii="Verdana" w:hAnsi="Verdana"/>
          <w:sz w:val="20"/>
        </w:rPr>
      </w:pPr>
    </w:p>
    <w:p w:rsidRPr="004E2B95" w:rsidR="00E8393A" w:rsidP="00560D1C" w:rsidRDefault="00E8393A" w14:paraId="333F7D02" w14:textId="77777777">
      <w:pPr>
        <w:rPr>
          <w:rFonts w:ascii="Verdana" w:hAnsi="Verdana"/>
          <w:sz w:val="20"/>
        </w:rPr>
      </w:pPr>
    </w:p>
    <w:p w:rsidRPr="00C46714" w:rsidR="00C46714" w:rsidP="00C46714" w:rsidRDefault="00C46714" w14:paraId="25AB7B0A" w14:textId="53509139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 werk naar tevredenheid van de Opdrachtgever is uitgevoerd. Daarnaast moet uit de te verstrekken verklaring</w:t>
      </w:r>
      <w:r w:rsidR="00EA69EA">
        <w:rPr>
          <w:rFonts w:ascii="Verdana" w:hAnsi="Verdana"/>
          <w:i/>
          <w:sz w:val="20"/>
        </w:rPr>
        <w:t xml:space="preserve"> en/of</w:t>
      </w:r>
      <w:r w:rsidRPr="00C46714">
        <w:rPr>
          <w:rFonts w:ascii="Verdana" w:hAnsi="Verdana"/>
          <w:i/>
          <w:sz w:val="20"/>
        </w:rPr>
        <w:t xml:space="preserve"> aanvullende documenten opgemaakt kunnen worden dat aan de kerncompetentie(s)/minimumeis(en) wordt voldaan.</w:t>
      </w:r>
    </w:p>
    <w:p w:rsidRPr="00C46714" w:rsidR="00E8393A" w:rsidP="00560D1C" w:rsidRDefault="00E8393A" w14:paraId="3E9BE2C9" w14:textId="77777777">
      <w:pPr>
        <w:rPr>
          <w:rFonts w:ascii="Verdana" w:hAnsi="Verdana"/>
          <w:sz w:val="20"/>
        </w:rPr>
      </w:pPr>
    </w:p>
    <w:sectPr w:rsidRPr="00C46714" w:rsidR="00E8393A">
      <w:headerReference w:type="default" r:id="rId7"/>
      <w:footerReference w:type="default" r:id="rId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A69EA" w:rsidRDefault="00EA69EA" w14:paraId="00E606DF" w14:textId="77777777">
      <w:r>
        <w:separator/>
      </w:r>
    </w:p>
  </w:endnote>
  <w:endnote w:type="continuationSeparator" w:id="0">
    <w:p w:rsidR="00EA69EA" w:rsidRDefault="00EA69EA" w14:paraId="524F20C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85D9A" w:rsidP="00E85D9A" w:rsidRDefault="005455A0" w14:paraId="36C39F07" w14:textId="77777777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:rsidR="00E85D9A" w:rsidP="00E85D9A" w:rsidRDefault="00E85D9A" w14:paraId="09B8AF3B" w14:textId="77777777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:rsidRPr="00560D1C" w:rsidR="00A444FF" w:rsidP="00E85D9A" w:rsidRDefault="00E85D9A" w14:paraId="0D271C30" w14:textId="77777777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5455A0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A69EA" w:rsidRDefault="00EA69EA" w14:paraId="7D57FCAD" w14:textId="77777777">
      <w:r>
        <w:separator/>
      </w:r>
    </w:p>
  </w:footnote>
  <w:footnote w:type="continuationSeparator" w:id="0">
    <w:p w:rsidR="00EA69EA" w:rsidRDefault="00EA69EA" w14:paraId="22A1582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Pr="00560D1C" w:rsidR="00A444FF" w:rsidP="00560D1C" w:rsidRDefault="00560D1C" w14:paraId="114D490D" w14:textId="77777777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6E7EA47C" wp14:editId="0B791F70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EA69EA"/>
    <w:rsid w:val="000532C7"/>
    <w:rsid w:val="000644E0"/>
    <w:rsid w:val="001E4CD9"/>
    <w:rsid w:val="00217ED2"/>
    <w:rsid w:val="002D27FC"/>
    <w:rsid w:val="002D521A"/>
    <w:rsid w:val="00393C84"/>
    <w:rsid w:val="00435A24"/>
    <w:rsid w:val="00450C40"/>
    <w:rsid w:val="00477C64"/>
    <w:rsid w:val="004C682F"/>
    <w:rsid w:val="004E2B95"/>
    <w:rsid w:val="005455A0"/>
    <w:rsid w:val="00560D1C"/>
    <w:rsid w:val="005F0CB5"/>
    <w:rsid w:val="00634B11"/>
    <w:rsid w:val="006359F9"/>
    <w:rsid w:val="006365C1"/>
    <w:rsid w:val="006B4888"/>
    <w:rsid w:val="007A7751"/>
    <w:rsid w:val="009024B4"/>
    <w:rsid w:val="00A444FF"/>
    <w:rsid w:val="00AE574B"/>
    <w:rsid w:val="00B42C6C"/>
    <w:rsid w:val="00B55489"/>
    <w:rsid w:val="00C46714"/>
    <w:rsid w:val="00CF03FB"/>
    <w:rsid w:val="00D53509"/>
    <w:rsid w:val="00D738A0"/>
    <w:rsid w:val="00DE6B75"/>
    <w:rsid w:val="00E8393A"/>
    <w:rsid w:val="00E85D9A"/>
    <w:rsid w:val="00EA69EA"/>
    <w:rsid w:val="00EC38DC"/>
    <w:rsid w:val="00EE7E9A"/>
    <w:rsid w:val="00EF7538"/>
    <w:rsid w:val="100F8006"/>
    <w:rsid w:val="5ED6358A"/>
    <w:rsid w:val="6D75A61A"/>
    <w:rsid w:val="77A0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49E79D"/>
  <w15:docId w15:val="{D7D7B613-B046-4745-BC71-2E147151E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riefGegevens" w:customStyle="1">
    <w:name w:val="BriefGegevens"/>
    <w:basedOn w:val="Standaard"/>
    <w:rsid w:val="00EF7538"/>
    <w:pPr>
      <w:spacing w:line="200" w:lineRule="exact"/>
      <w:ind w:left="1503" w:hanging="1503"/>
    </w:pPr>
  </w:style>
  <w:style w:type="character" w:styleId="BriefGegevensVariabel" w:customStyle="1">
    <w:name w:val="BriefGegevensVariabel"/>
    <w:basedOn w:val="Standaardalinea-lettertype"/>
    <w:rsid w:val="00EF7538"/>
    <w:rPr>
      <w:rFonts w:ascii="Verdana" w:hAnsi="Verdana"/>
      <w:sz w:val="20"/>
    </w:rPr>
  </w:style>
  <w:style w:type="character" w:styleId="BriefGegevensVast" w:customStyle="1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styleId="StandaardMinuut" w:customStyle="1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styleId="Kop1Char" w:customStyle="1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character" w:styleId="NormaalwebChar" w:customStyle="1">
    <w:name w:val="Normaal (web) Char"/>
    <w:link w:val="Normaalweb"/>
    <w:uiPriority w:val="99"/>
    <w:rsid w:val="00560D1C"/>
    <w:rPr>
      <w:rFonts w:ascii="Arial Unicode MS" w:hAnsi="Arial Unicode MS" w:eastAsia="Arial Unicode MS" w:cs="Arial Unicode MS"/>
      <w:sz w:val="24"/>
      <w:szCs w:val="24"/>
    </w:rPr>
  </w:style>
  <w:style w:type="character" w:styleId="VoettekstChar" w:customStyle="1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Formats%20iWriter\Werken\Nationaal-Europees%20Openbaar\4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4" ma:contentTypeDescription="Een nieuw document maken." ma:contentTypeScope="" ma:versionID="f1fef939a4f18aa3b439ee6aa0aadec8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5aab1c539cad3c0de8f18061d30e4fb7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0C5396-B642-47AE-91ED-D19FAE731EAC}"/>
</file>

<file path=customXml/itemProps2.xml><?xml version="1.0" encoding="utf-8"?>
<ds:datastoreItem xmlns:ds="http://schemas.openxmlformats.org/officeDocument/2006/customXml" ds:itemID="{6543AEA0-14C9-48B3-AAC8-3ED905CD76F4}"/>
</file>

<file path=customXml/itemProps3.xml><?xml version="1.0" encoding="utf-8"?>
<ds:datastoreItem xmlns:ds="http://schemas.openxmlformats.org/officeDocument/2006/customXml" ds:itemID="{7D661CBB-E267-438A-B756-17214D86560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4.3 Bijlage format referentieopdracht</ap:Template>
  <ap:Application>Microsoft Word for the web</ap:Application>
  <ap:DocSecurity>0</ap:DocSecurity>
  <ap:ScaleCrop>false</ap:ScaleCrop>
  <ap:Company>潈杯敨浥慲摡捳慨⁰慶⁮楒湪慬摮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Westdijk, Serge</dc:creator>
  <lastModifiedBy>Paardekooper, Nadine</lastModifiedBy>
  <revision>3</revision>
  <dcterms:created xsi:type="dcterms:W3CDTF">2021-10-29T14:06:00.0000000Z</dcterms:created>
  <dcterms:modified xsi:type="dcterms:W3CDTF">2024-05-10T10:13:59.6420770Z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1.1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